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381174A3" w14:textId="77777777" w:rsidR="0015131A" w:rsidRDefault="0015131A" w:rsidP="0015131A">
      <w:pPr>
        <w:pStyle w:val="Default"/>
        <w:rPr>
          <w:b/>
          <w:bCs/>
          <w:sz w:val="22"/>
          <w:szCs w:val="22"/>
        </w:rPr>
      </w:pPr>
    </w:p>
    <w:p w14:paraId="0A337C70" w14:textId="77777777" w:rsidR="0015131A" w:rsidRDefault="0015131A" w:rsidP="0015131A">
      <w:pPr>
        <w:pStyle w:val="Default"/>
        <w:rPr>
          <w:b/>
          <w:bCs/>
          <w:sz w:val="22"/>
          <w:szCs w:val="22"/>
        </w:rPr>
      </w:pPr>
    </w:p>
    <w:p w14:paraId="63F4FEE6" w14:textId="1F164017" w:rsidR="0015131A" w:rsidRDefault="0015131A" w:rsidP="00D47224">
      <w:pPr>
        <w:pStyle w:val="Default"/>
        <w:ind w:left="1416" w:hanging="1416"/>
        <w:rPr>
          <w:sz w:val="22"/>
          <w:szCs w:val="22"/>
        </w:rPr>
      </w:pPr>
      <w:r>
        <w:rPr>
          <w:b/>
          <w:bCs/>
          <w:sz w:val="22"/>
          <w:szCs w:val="22"/>
        </w:rPr>
        <w:t>Behorend bij</w:t>
      </w:r>
      <w:r w:rsidR="00D47224">
        <w:rPr>
          <w:b/>
          <w:bCs/>
          <w:sz w:val="22"/>
          <w:szCs w:val="22"/>
        </w:rPr>
        <w:t>:</w:t>
      </w:r>
      <w:r w:rsidR="00D47224">
        <w:rPr>
          <w:b/>
          <w:bCs/>
          <w:sz w:val="22"/>
          <w:szCs w:val="22"/>
        </w:rPr>
        <w:tab/>
      </w:r>
      <w:r w:rsidR="00D47224" w:rsidRPr="00D47224">
        <w:rPr>
          <w:b/>
          <w:bCs/>
          <w:sz w:val="22"/>
          <w:szCs w:val="22"/>
        </w:rPr>
        <w:t>RAW-raamovereenkomst voor het onderhouden van de</w:t>
      </w:r>
      <w:r w:rsidR="00D47224">
        <w:rPr>
          <w:b/>
          <w:bCs/>
          <w:sz w:val="22"/>
          <w:szCs w:val="22"/>
        </w:rPr>
        <w:t xml:space="preserve"> </w:t>
      </w:r>
      <w:r w:rsidR="00D47224" w:rsidRPr="00D47224">
        <w:rPr>
          <w:b/>
          <w:bCs/>
          <w:sz w:val="22"/>
          <w:szCs w:val="22"/>
        </w:rPr>
        <w:t>openbare verlichtingsinstallatie in de provincie Flevoland.</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t xml:space="preserve">Plaats :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t xml:space="preserve">Contactpersoon :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r>
        <w:rPr>
          <w:sz w:val="22"/>
          <w:szCs w:val="22"/>
        </w:rPr>
        <w:t>Handtekening :</w:t>
      </w:r>
    </w:p>
    <w:sectPr w:rsidR="00890CEE" w:rsidRPr="00A2244D" w:rsidSect="007343D9">
      <w:headerReference w:type="even" r:id="rId8"/>
      <w:headerReference w:type="default" r:id="rId9"/>
      <w:footerReference w:type="even" r:id="rId10"/>
      <w:footerReference w:type="default" r:id="rId11"/>
      <w:headerReference w:type="first" r:id="rId12"/>
      <w:footerReference w:type="first" r:id="rId13"/>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30C6" w14:textId="77777777" w:rsidR="0015131A" w:rsidRDefault="0015131A" w:rsidP="0073059A">
      <w:r>
        <w:separator/>
      </w:r>
    </w:p>
    <w:p w14:paraId="4E1DFC70" w14:textId="77777777" w:rsidR="0015131A" w:rsidRDefault="0015131A" w:rsidP="0073059A"/>
    <w:p w14:paraId="6F6A2CBA" w14:textId="77777777" w:rsidR="0015131A" w:rsidRDefault="0015131A" w:rsidP="0073059A"/>
    <w:p w14:paraId="5742C5D1" w14:textId="77777777" w:rsidR="0015131A" w:rsidRDefault="0015131A" w:rsidP="0073059A"/>
    <w:p w14:paraId="37ABD2A5" w14:textId="77777777" w:rsidR="0015131A" w:rsidRDefault="0015131A" w:rsidP="0073059A"/>
    <w:p w14:paraId="55BCD71C" w14:textId="77777777" w:rsidR="0015131A" w:rsidRDefault="0015131A" w:rsidP="0073059A"/>
  </w:endnote>
  <w:endnote w:type="continuationSeparator" w:id="0">
    <w:p w14:paraId="209886A3" w14:textId="77777777" w:rsidR="0015131A" w:rsidRDefault="0015131A" w:rsidP="0073059A">
      <w:r>
        <w:continuationSeparator/>
      </w:r>
    </w:p>
    <w:p w14:paraId="1671EE77" w14:textId="77777777" w:rsidR="0015131A" w:rsidRDefault="0015131A" w:rsidP="0073059A"/>
    <w:p w14:paraId="2BD5F724" w14:textId="77777777" w:rsidR="0015131A" w:rsidRDefault="0015131A" w:rsidP="0073059A"/>
    <w:p w14:paraId="4A76E47D" w14:textId="77777777" w:rsidR="0015131A" w:rsidRDefault="0015131A" w:rsidP="0073059A"/>
    <w:p w14:paraId="4E286308" w14:textId="77777777" w:rsidR="0015131A" w:rsidRDefault="0015131A" w:rsidP="0073059A"/>
    <w:p w14:paraId="7E6BF8A7" w14:textId="77777777" w:rsidR="0015131A" w:rsidRDefault="0015131A"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panose1 w:val="02000503030000020003"/>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2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062E" w14:textId="77777777" w:rsidR="0015131A" w:rsidRDefault="0015131A" w:rsidP="0073059A">
      <w:r>
        <w:separator/>
      </w:r>
    </w:p>
    <w:p w14:paraId="299FF40B" w14:textId="77777777" w:rsidR="0015131A" w:rsidRDefault="0015131A" w:rsidP="0073059A"/>
    <w:p w14:paraId="786221F5" w14:textId="77777777" w:rsidR="0015131A" w:rsidRDefault="0015131A" w:rsidP="0073059A"/>
    <w:p w14:paraId="67BDBDA5" w14:textId="77777777" w:rsidR="0015131A" w:rsidRDefault="0015131A" w:rsidP="0073059A"/>
    <w:p w14:paraId="752156B4" w14:textId="77777777" w:rsidR="0015131A" w:rsidRDefault="0015131A" w:rsidP="0073059A"/>
    <w:p w14:paraId="1B082995" w14:textId="77777777" w:rsidR="0015131A" w:rsidRDefault="0015131A" w:rsidP="0073059A"/>
  </w:footnote>
  <w:footnote w:type="continuationSeparator" w:id="0">
    <w:p w14:paraId="054C11AB" w14:textId="77777777" w:rsidR="0015131A" w:rsidRDefault="0015131A" w:rsidP="0073059A">
      <w:r>
        <w:continuationSeparator/>
      </w:r>
    </w:p>
    <w:p w14:paraId="524E7BA7" w14:textId="77777777" w:rsidR="0015131A" w:rsidRDefault="0015131A" w:rsidP="0073059A"/>
    <w:p w14:paraId="27EA87CB" w14:textId="77777777" w:rsidR="0015131A" w:rsidRDefault="0015131A" w:rsidP="0073059A"/>
    <w:p w14:paraId="6B682D37" w14:textId="77777777" w:rsidR="0015131A" w:rsidRDefault="0015131A" w:rsidP="0073059A"/>
    <w:p w14:paraId="169B9935" w14:textId="77777777" w:rsidR="0015131A" w:rsidRDefault="0015131A" w:rsidP="0073059A"/>
    <w:p w14:paraId="6A515467" w14:textId="77777777" w:rsidR="0015131A" w:rsidRDefault="0015131A"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492C" w14:textId="77777777" w:rsidR="00113FF2" w:rsidRDefault="000F140D"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80B7" w14:textId="215782FA" w:rsidR="00C81463" w:rsidRDefault="0015131A" w:rsidP="0073059A">
    <w:pPr>
      <w:pStyle w:val="Koptekst"/>
    </w:pPr>
    <w:r>
      <w:rPr>
        <w:noProof/>
      </w:rPr>
      <w:drawing>
        <wp:anchor distT="0" distB="0" distL="114300" distR="114300" simplePos="0" relativeHeight="251656704"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8752"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728"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3pt;height:53.85pt" o:bullet="t">
        <v:imagedata r:id="rId1" o:title="lux_symbool"/>
      </v:shape>
    </w:pict>
  </w:numPicBullet>
  <w:numPicBullet w:numPicBulletId="1">
    <w:pict>
      <v:shape id="_x0000_i1027" type="#_x0000_t75" style="width:75.15pt;height:53.85pt" o:bullet="t">
        <v:imagedata r:id="rId2" o:title="lux_bullet_2"/>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2960830">
    <w:abstractNumId w:val="0"/>
  </w:num>
  <w:num w:numId="2" w16cid:durableId="1309481994">
    <w:abstractNumId w:val="16"/>
  </w:num>
  <w:num w:numId="3" w16cid:durableId="2010475332">
    <w:abstractNumId w:val="4"/>
  </w:num>
  <w:num w:numId="4" w16cid:durableId="1747848337">
    <w:abstractNumId w:val="7"/>
  </w:num>
  <w:num w:numId="5" w16cid:durableId="112795534">
    <w:abstractNumId w:val="26"/>
  </w:num>
  <w:num w:numId="6" w16cid:durableId="127019246">
    <w:abstractNumId w:val="21"/>
  </w:num>
  <w:num w:numId="7" w16cid:durableId="127281700">
    <w:abstractNumId w:val="15"/>
  </w:num>
  <w:num w:numId="8" w16cid:durableId="384329748">
    <w:abstractNumId w:val="11"/>
  </w:num>
  <w:num w:numId="9" w16cid:durableId="630789960">
    <w:abstractNumId w:val="19"/>
  </w:num>
  <w:num w:numId="10" w16cid:durableId="1433889767">
    <w:abstractNumId w:val="6"/>
  </w:num>
  <w:num w:numId="11" w16cid:durableId="714237940">
    <w:abstractNumId w:val="27"/>
  </w:num>
  <w:num w:numId="12" w16cid:durableId="1466194194">
    <w:abstractNumId w:val="8"/>
  </w:num>
  <w:num w:numId="13" w16cid:durableId="1489830120">
    <w:abstractNumId w:val="12"/>
  </w:num>
  <w:num w:numId="14" w16cid:durableId="1894001890">
    <w:abstractNumId w:val="28"/>
  </w:num>
  <w:num w:numId="15" w16cid:durableId="211891404">
    <w:abstractNumId w:val="1"/>
  </w:num>
  <w:num w:numId="16" w16cid:durableId="906843686">
    <w:abstractNumId w:val="13"/>
  </w:num>
  <w:num w:numId="17" w16cid:durableId="1605530312">
    <w:abstractNumId w:val="5"/>
  </w:num>
  <w:num w:numId="18" w16cid:durableId="275601343">
    <w:abstractNumId w:val="24"/>
  </w:num>
  <w:num w:numId="19" w16cid:durableId="249315710">
    <w:abstractNumId w:val="25"/>
  </w:num>
  <w:num w:numId="20" w16cid:durableId="1852136512">
    <w:abstractNumId w:val="17"/>
  </w:num>
  <w:num w:numId="21" w16cid:durableId="1157111679">
    <w:abstractNumId w:val="23"/>
  </w:num>
  <w:num w:numId="22" w16cid:durableId="1391348464">
    <w:abstractNumId w:val="22"/>
  </w:num>
  <w:num w:numId="23" w16cid:durableId="1237781379">
    <w:abstractNumId w:val="14"/>
  </w:num>
  <w:num w:numId="24" w16cid:durableId="742946929">
    <w:abstractNumId w:val="3"/>
  </w:num>
  <w:num w:numId="25" w16cid:durableId="2097944671">
    <w:abstractNumId w:val="30"/>
  </w:num>
  <w:num w:numId="26" w16cid:durableId="1968777715">
    <w:abstractNumId w:val="18"/>
  </w:num>
  <w:num w:numId="27" w16cid:durableId="1290286866">
    <w:abstractNumId w:val="9"/>
  </w:num>
  <w:num w:numId="28" w16cid:durableId="1644461532">
    <w:abstractNumId w:val="29"/>
  </w:num>
  <w:num w:numId="29" w16cid:durableId="1428497084">
    <w:abstractNumId w:val="20"/>
  </w:num>
  <w:num w:numId="30" w16cid:durableId="579752652">
    <w:abstractNumId w:val="2"/>
  </w:num>
  <w:num w:numId="31" w16cid:durableId="7147448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62A2"/>
    <w:rsid w:val="00D47224"/>
    <w:rsid w:val="00D5372D"/>
    <w:rsid w:val="00D55CCA"/>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038A"/>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@Projectnr@-MEMO-01_V0.1 (19-02-2021).dotx</Template>
  <TotalTime>10</TotalTime>
  <Pages>1</Pages>
  <Words>148</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Marco Mus</cp:lastModifiedBy>
  <cp:revision>4</cp:revision>
  <cp:lastPrinted>2025-09-09T08:29:00Z</cp:lastPrinted>
  <dcterms:created xsi:type="dcterms:W3CDTF">2021-08-02T12:13:00Z</dcterms:created>
  <dcterms:modified xsi:type="dcterms:W3CDTF">2025-09-09T08:29:00Z</dcterms:modified>
</cp:coreProperties>
</file>